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bookmarkStart w:id="0" w:name="_GoBack"/>
      <w:bookmarkEnd w:id="0"/>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50.2pt" o:ole="">
            <v:imagedata r:id="rId10" o:title=""/>
          </v:shape>
          <o:OLEObject Type="Embed" ProgID="Excel.Sheet.12" ShapeID="_x0000_i1025" DrawAspect="Icon" ObjectID="_1585110604" r:id="rId11"/>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preferably</w:t>
      </w:r>
      <w:proofErr w:type="gramEnd"/>
      <w:r w:rsidRPr="00D97E66">
        <w:rPr>
          <w:rFonts w:cs="Arial"/>
          <w:szCs w:val="20"/>
          <w:lang w:val="en-GB" w:eastAsia="de-DE"/>
        </w:rPr>
        <w:t xml:space="preserve">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or</w:t>
      </w:r>
      <w:proofErr w:type="gramEnd"/>
    </w:p>
    <w:p w14:paraId="6C011EEE"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by</w:t>
      </w:r>
      <w:proofErr w:type="gramEnd"/>
      <w:r w:rsidRPr="00D97E66">
        <w:rPr>
          <w:rFonts w:cs="Arial"/>
          <w:szCs w:val="20"/>
          <w:lang w:val="en-GB" w:eastAsia="de-DE"/>
        </w:rPr>
        <w:t xml:space="preserve">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0"/>
        <w:gridCol w:w="6112"/>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 xml:space="preserve">Administration/name of </w:t>
            </w:r>
            <w:proofErr w:type="spellStart"/>
            <w:r w:rsidRPr="00FF6E1E">
              <w:rPr>
                <w:b/>
                <w:sz w:val="22"/>
                <w:szCs w:val="22"/>
              </w:rPr>
              <w:t>organisation</w:t>
            </w:r>
            <w:proofErr w:type="spellEnd"/>
            <w:r w:rsidRPr="00FF6E1E">
              <w:rPr>
                <w:b/>
                <w:sz w:val="22"/>
                <w:szCs w:val="22"/>
              </w:rPr>
              <w:t>:</w:t>
            </w:r>
          </w:p>
        </w:tc>
        <w:tc>
          <w:tcPr>
            <w:tcW w:w="6138" w:type="dxa"/>
          </w:tcPr>
          <w:p w14:paraId="5E29EBFB" w14:textId="77777777" w:rsidR="00FE7B59" w:rsidRPr="00E3405B" w:rsidRDefault="00FE7B59" w:rsidP="00FE7B59">
            <w:pPr>
              <w:rPr>
                <w:rFonts w:ascii="Times New Roman" w:hAnsi="Times New Roman"/>
                <w:sz w:val="22"/>
                <w:szCs w:val="22"/>
              </w:rPr>
            </w:pP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3BB00933" w:rsidR="00FE7B59" w:rsidRPr="00BB3BAE" w:rsidRDefault="008935DE" w:rsidP="00FE7B59">
            <w:pPr>
              <w:rPr>
                <w:rFonts w:ascii="Times New Roman" w:hAnsi="Times New Roman"/>
                <w:color w:val="002060"/>
                <w:sz w:val="22"/>
                <w:szCs w:val="22"/>
              </w:rPr>
            </w:pPr>
            <w:r w:rsidRPr="00BB3BAE">
              <w:rPr>
                <w:rFonts w:ascii="Times New Roman" w:hAnsi="Times New Roman"/>
                <w:color w:val="002060"/>
                <w:sz w:val="22"/>
                <w:szCs w:val="22"/>
              </w:rPr>
              <w:t>FRANCESCO AGELLO</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414F29FD" w:rsidR="00FE7B59" w:rsidRPr="00BB3BAE" w:rsidRDefault="008935DE" w:rsidP="000271C7">
            <w:pPr>
              <w:rPr>
                <w:rFonts w:ascii="Times New Roman" w:hAnsi="Times New Roman"/>
                <w:color w:val="002060"/>
                <w:sz w:val="22"/>
                <w:szCs w:val="22"/>
              </w:rPr>
            </w:pPr>
            <w:r w:rsidRPr="00BB3BAE">
              <w:rPr>
                <w:rFonts w:ascii="Times New Roman" w:hAnsi="Times New Roman"/>
                <w:color w:val="002060"/>
                <w:sz w:val="22"/>
                <w:szCs w:val="22"/>
              </w:rPr>
              <w:t>+39 06 54 44 48 44</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389A3F19" w:rsidR="00FE7B59" w:rsidRPr="00BB3BAE" w:rsidRDefault="008935DE" w:rsidP="00FE7B59">
            <w:pPr>
              <w:rPr>
                <w:rFonts w:ascii="Times New Roman" w:hAnsi="Times New Roman"/>
                <w:color w:val="002060"/>
                <w:sz w:val="22"/>
                <w:szCs w:val="22"/>
              </w:rPr>
            </w:pPr>
            <w:r w:rsidRPr="00BB3BAE">
              <w:rPr>
                <w:rFonts w:ascii="Times New Roman" w:hAnsi="Times New Roman"/>
                <w:color w:val="002060"/>
                <w:sz w:val="22"/>
                <w:szCs w:val="22"/>
              </w:rPr>
              <w:t>+39 06 54 44 59 14</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41E7394A" w:rsidR="00FE7B59" w:rsidRPr="00BB3BAE" w:rsidRDefault="008935DE" w:rsidP="00FE7B59">
            <w:pPr>
              <w:rPr>
                <w:rFonts w:ascii="Times New Roman" w:hAnsi="Times New Roman"/>
                <w:color w:val="002060"/>
                <w:sz w:val="22"/>
                <w:szCs w:val="22"/>
              </w:rPr>
            </w:pPr>
            <w:r w:rsidRPr="00BB3BAE">
              <w:rPr>
                <w:rFonts w:ascii="Times New Roman" w:hAnsi="Times New Roman"/>
                <w:color w:val="002060"/>
                <w:sz w:val="22"/>
                <w:szCs w:val="22"/>
              </w:rPr>
              <w:t>Francesco.agello@mise.gov.it</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0241379D" w:rsidR="00FE7B59" w:rsidRPr="00BB3BAE" w:rsidRDefault="00BB3BAE" w:rsidP="00FE7B59">
            <w:pPr>
              <w:rPr>
                <w:rFonts w:ascii="Times New Roman" w:hAnsi="Times New Roman"/>
                <w:color w:val="002060"/>
                <w:sz w:val="22"/>
                <w:szCs w:val="22"/>
              </w:rPr>
            </w:pPr>
            <w:r>
              <w:rPr>
                <w:rFonts w:ascii="Times New Roman" w:hAnsi="Times New Roman"/>
                <w:color w:val="002060"/>
                <w:sz w:val="22"/>
                <w:szCs w:val="22"/>
              </w:rPr>
              <w:t>11</w:t>
            </w:r>
            <w:r w:rsidR="008935DE" w:rsidRPr="00BB3BAE">
              <w:rPr>
                <w:rFonts w:ascii="Times New Roman" w:hAnsi="Times New Roman"/>
                <w:color w:val="002060"/>
                <w:sz w:val="22"/>
                <w:szCs w:val="22"/>
              </w:rPr>
              <w:t>-04-18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proofErr w:type="spellStart"/>
      <w:r w:rsidRPr="006D49FB">
        <w:rPr>
          <w:b/>
          <w:sz w:val="22"/>
          <w:szCs w:val="22"/>
        </w:rPr>
        <w:t>licences</w:t>
      </w:r>
      <w:proofErr w:type="spellEnd"/>
      <w:r w:rsidRPr="006D49FB">
        <w:rPr>
          <w:b/>
          <w:sz w:val="22"/>
          <w:szCs w:val="22"/>
        </w:rPr>
        <w:t xml:space="preserve">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77777777" w:rsidR="00F02D17" w:rsidRDefault="00F02D17" w:rsidP="00066F71">
            <w:pPr>
              <w:pStyle w:val="BodyTextIndent"/>
              <w:ind w:left="0"/>
              <w:rPr>
                <w:sz w:val="22"/>
                <w:szCs w:val="22"/>
              </w:rPr>
            </w:pPr>
          </w:p>
          <w:p w14:paraId="6D89692E" w14:textId="1C47A4D6" w:rsidR="00066F71" w:rsidRPr="0084378B" w:rsidRDefault="0084378B" w:rsidP="0084378B">
            <w:pPr>
              <w:pStyle w:val="BodyTextIndent"/>
              <w:ind w:left="0"/>
              <w:jc w:val="center"/>
              <w:rPr>
                <w:b/>
                <w:sz w:val="22"/>
                <w:szCs w:val="22"/>
              </w:rPr>
            </w:pPr>
            <w:r w:rsidRPr="0006535D">
              <w:rPr>
                <w:b/>
                <w:color w:val="002060"/>
                <w:sz w:val="22"/>
                <w:szCs w:val="22"/>
              </w:rPr>
              <w:t>1 1 6 2</w:t>
            </w:r>
          </w:p>
        </w:tc>
      </w:tr>
    </w:tbl>
    <w:p w14:paraId="2D5162DC" w14:textId="290C4FAB" w:rsidR="00FE7B59" w:rsidRPr="00327DA7" w:rsidRDefault="0084378B" w:rsidP="00D97E66">
      <w:pPr>
        <w:pStyle w:val="BodyTextIndent"/>
        <w:ind w:hanging="720"/>
        <w:rPr>
          <w:sz w:val="22"/>
          <w:szCs w:val="22"/>
          <w:highlight w:val="yellow"/>
        </w:rPr>
      </w:pPr>
      <w:r>
        <w:rPr>
          <w:sz w:val="22"/>
          <w:szCs w:val="22"/>
          <w:highlight w:val="yellow"/>
        </w:rPr>
        <w:t>2</w:t>
      </w:r>
      <w:r w:rsidR="00FE7B59"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00FE7B59" w:rsidRPr="00D44FDB">
        <w:rPr>
          <w:sz w:val="22"/>
          <w:szCs w:val="22"/>
          <w:highlight w:val="yellow"/>
        </w:rPr>
        <w:t xml:space="preserve"> </w:t>
      </w:r>
    </w:p>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1"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14:paraId="749CF82A" w14:textId="77777777" w:rsidTr="00D97E66">
        <w:tc>
          <w:tcPr>
            <w:tcW w:w="8897" w:type="dxa"/>
          </w:tcPr>
          <w:p w14:paraId="289686FC" w14:textId="77777777" w:rsidR="00BB6C97" w:rsidRDefault="00BB6C97">
            <w:pPr>
              <w:pStyle w:val="BodyTextIndent"/>
              <w:ind w:left="0"/>
              <w:rPr>
                <w:sz w:val="22"/>
                <w:szCs w:val="22"/>
              </w:rPr>
            </w:pPr>
          </w:p>
          <w:p w14:paraId="31C52EB1" w14:textId="368AB865" w:rsidR="00525560" w:rsidRPr="0084378B" w:rsidRDefault="0084378B" w:rsidP="0084378B">
            <w:pPr>
              <w:pStyle w:val="BodyTextIndent"/>
              <w:ind w:left="0"/>
              <w:jc w:val="center"/>
              <w:rPr>
                <w:b/>
                <w:sz w:val="22"/>
                <w:szCs w:val="22"/>
              </w:rPr>
            </w:pPr>
            <w:r w:rsidRPr="0006535D">
              <w:rPr>
                <w:b/>
                <w:color w:val="002060"/>
                <w:sz w:val="22"/>
                <w:szCs w:val="22"/>
              </w:rPr>
              <w:t>Y E S</w:t>
            </w: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77777777" w:rsidR="000451FB" w:rsidRDefault="000451FB">
            <w:pPr>
              <w:pStyle w:val="BodyTextIndent"/>
              <w:ind w:left="0"/>
              <w:rPr>
                <w:color w:val="222222"/>
                <w:sz w:val="22"/>
                <w:szCs w:val="22"/>
                <w:lang w:val="en"/>
              </w:rPr>
            </w:pPr>
          </w:p>
          <w:p w14:paraId="430A823E" w14:textId="59DD1D72" w:rsidR="00AA6209" w:rsidRPr="0084378B" w:rsidRDefault="0084378B" w:rsidP="0084378B">
            <w:pPr>
              <w:pStyle w:val="BodyTextIndent"/>
              <w:ind w:left="0"/>
              <w:jc w:val="center"/>
              <w:rPr>
                <w:b/>
                <w:sz w:val="22"/>
                <w:szCs w:val="22"/>
              </w:rPr>
            </w:pPr>
            <w:r w:rsidRPr="0006535D">
              <w:rPr>
                <w:b/>
                <w:color w:val="002060"/>
                <w:sz w:val="22"/>
                <w:szCs w:val="22"/>
              </w:rPr>
              <w:t>N O</w:t>
            </w:r>
          </w:p>
        </w:tc>
      </w:tr>
    </w:tbl>
    <w:p w14:paraId="1EF45BBF" w14:textId="7CFB313C"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7777777" w:rsidR="00327DA7" w:rsidRDefault="00327DA7">
            <w:pPr>
              <w:pStyle w:val="BodyTextIndent"/>
              <w:ind w:left="0"/>
              <w:rPr>
                <w:sz w:val="22"/>
                <w:szCs w:val="22"/>
              </w:rPr>
            </w:pPr>
          </w:p>
          <w:p w14:paraId="1FB7CE10" w14:textId="77777777" w:rsidR="008F2566" w:rsidRPr="006D49FB" w:rsidRDefault="008F2566">
            <w:pPr>
              <w:pStyle w:val="BodyTextIndent"/>
              <w:ind w:left="0"/>
              <w:rPr>
                <w:sz w:val="22"/>
                <w:szCs w:val="22"/>
              </w:rPr>
            </w:pPr>
          </w:p>
        </w:tc>
      </w:tr>
    </w:tbl>
    <w:p w14:paraId="7B4EA8EE" w14:textId="56F4ECF6"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77777777" w:rsidR="00066F71" w:rsidRPr="006D49FB" w:rsidRDefault="00066F71" w:rsidP="000271C7">
            <w:pPr>
              <w:pStyle w:val="BodyTextIndent"/>
              <w:ind w:left="0"/>
              <w:rPr>
                <w:sz w:val="22"/>
                <w:szCs w:val="22"/>
              </w:rPr>
            </w:pPr>
          </w:p>
        </w:tc>
      </w:tr>
    </w:tbl>
    <w:p w14:paraId="06850707" w14:textId="437F70BB"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77777777" w:rsidR="00854D57" w:rsidRPr="006D49FB" w:rsidRDefault="00854D57" w:rsidP="00882913">
            <w:pPr>
              <w:pStyle w:val="BodyTextIndent"/>
              <w:ind w:left="0"/>
              <w:rPr>
                <w:sz w:val="22"/>
                <w:szCs w:val="22"/>
              </w:rPr>
            </w:pPr>
          </w:p>
        </w:tc>
      </w:tr>
    </w:tbl>
    <w:p w14:paraId="74DF0198" w14:textId="07456D54" w:rsidR="00F40AC3" w:rsidRDefault="00892931" w:rsidP="00D97E66">
      <w:pPr>
        <w:pStyle w:val="BodyTextIndent"/>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odyTextIndent"/>
        <w:rPr>
          <w:sz w:val="22"/>
          <w:szCs w:val="22"/>
          <w:highlight w:val="yellow"/>
        </w:rPr>
      </w:pPr>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136FFA9C" w14:textId="77777777" w:rsidR="00725817" w:rsidRPr="006D49FB" w:rsidRDefault="00725817" w:rsidP="00172F94">
            <w:pPr>
              <w:pStyle w:val="BodyTextIndent"/>
              <w:ind w:left="0"/>
              <w:rPr>
                <w:sz w:val="22"/>
                <w:szCs w:val="22"/>
              </w:rPr>
            </w:pPr>
          </w:p>
        </w:tc>
      </w:tr>
    </w:tbl>
    <w:p w14:paraId="1C0D0704" w14:textId="77777777"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odyTextIndent"/>
        <w:rPr>
          <w:sz w:val="22"/>
          <w:szCs w:val="22"/>
          <w:highlight w:val="yellow"/>
        </w:rPr>
      </w:pPr>
    </w:p>
    <w:p w14:paraId="2D959CE8"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F20DF5">
        <w:trPr>
          <w:trHeight w:val="642"/>
        </w:trPr>
        <w:tc>
          <w:tcPr>
            <w:tcW w:w="8898" w:type="dxa"/>
          </w:tcPr>
          <w:p w14:paraId="02D87E77" w14:textId="4E3F495D" w:rsidR="00A2789C" w:rsidRPr="006D49FB" w:rsidRDefault="00540635" w:rsidP="004C0BDC">
            <w:pPr>
              <w:pStyle w:val="BodyTextIndent"/>
              <w:ind w:left="0"/>
              <w:jc w:val="center"/>
              <w:rPr>
                <w:sz w:val="22"/>
                <w:szCs w:val="22"/>
              </w:rPr>
            </w:pPr>
            <w:r>
              <w:rPr>
                <w:b/>
                <w:color w:val="002060"/>
                <w:sz w:val="22"/>
                <w:szCs w:val="22"/>
              </w:rPr>
              <w:t xml:space="preserve">FSS </w:t>
            </w:r>
            <w:r w:rsidR="004C0BDC" w:rsidRPr="004C0BDC">
              <w:rPr>
                <w:b/>
                <w:color w:val="002060"/>
                <w:sz w:val="22"/>
                <w:szCs w:val="22"/>
              </w:rPr>
              <w:t>Satellite Earth Station - ESV</w:t>
            </w: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F2F45" w14:textId="77777777" w:rsidR="00A453C7" w:rsidRDefault="00A453C7" w:rsidP="00C74BE6">
      <w:r>
        <w:separator/>
      </w:r>
    </w:p>
  </w:endnote>
  <w:endnote w:type="continuationSeparator" w:id="0">
    <w:p w14:paraId="0C444503" w14:textId="77777777" w:rsidR="00A453C7" w:rsidRDefault="00A453C7"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525382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1A90">
      <w:rPr>
        <w:rStyle w:val="PageNumber"/>
        <w:noProof/>
      </w:rPr>
      <w:t>4</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77B6E4B8"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1A90">
      <w:rPr>
        <w:rStyle w:val="PageNumber"/>
        <w:noProof/>
      </w:rPr>
      <w:t>3</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8AC49" w14:textId="77777777" w:rsidR="00A453C7" w:rsidRDefault="00A453C7" w:rsidP="00C74BE6">
      <w:r>
        <w:separator/>
      </w:r>
    </w:p>
  </w:footnote>
  <w:footnote w:type="continuationSeparator" w:id="0">
    <w:p w14:paraId="689FBC6B" w14:textId="77777777" w:rsidR="00A453C7" w:rsidRDefault="00A453C7"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451FB"/>
    <w:rsid w:val="0006535D"/>
    <w:rsid w:val="00066F71"/>
    <w:rsid w:val="00074452"/>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57DD8"/>
    <w:rsid w:val="0027245D"/>
    <w:rsid w:val="00296018"/>
    <w:rsid w:val="002A1276"/>
    <w:rsid w:val="002B5256"/>
    <w:rsid w:val="002D5E37"/>
    <w:rsid w:val="002E3A2C"/>
    <w:rsid w:val="002F26A3"/>
    <w:rsid w:val="0032113A"/>
    <w:rsid w:val="00322B8E"/>
    <w:rsid w:val="00322EF9"/>
    <w:rsid w:val="00327DA7"/>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0BDC"/>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0635"/>
    <w:rsid w:val="005411D5"/>
    <w:rsid w:val="005537AE"/>
    <w:rsid w:val="0055625C"/>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7F30"/>
    <w:rsid w:val="007E338F"/>
    <w:rsid w:val="00806521"/>
    <w:rsid w:val="008162C7"/>
    <w:rsid w:val="008201B0"/>
    <w:rsid w:val="00822AE0"/>
    <w:rsid w:val="00835A7D"/>
    <w:rsid w:val="00835C5B"/>
    <w:rsid w:val="0084378B"/>
    <w:rsid w:val="00854D57"/>
    <w:rsid w:val="00855A22"/>
    <w:rsid w:val="00856088"/>
    <w:rsid w:val="00857C5B"/>
    <w:rsid w:val="00864E3B"/>
    <w:rsid w:val="00882913"/>
    <w:rsid w:val="00886762"/>
    <w:rsid w:val="00892931"/>
    <w:rsid w:val="008935DE"/>
    <w:rsid w:val="00895CEF"/>
    <w:rsid w:val="00897781"/>
    <w:rsid w:val="008E7162"/>
    <w:rsid w:val="008F2566"/>
    <w:rsid w:val="008F43F8"/>
    <w:rsid w:val="008F4DD1"/>
    <w:rsid w:val="00902DF8"/>
    <w:rsid w:val="0091425E"/>
    <w:rsid w:val="00915F7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02C2"/>
    <w:rsid w:val="009F20E1"/>
    <w:rsid w:val="009F39AE"/>
    <w:rsid w:val="00A07489"/>
    <w:rsid w:val="00A2604A"/>
    <w:rsid w:val="00A2789C"/>
    <w:rsid w:val="00A33C64"/>
    <w:rsid w:val="00A400AF"/>
    <w:rsid w:val="00A43FB7"/>
    <w:rsid w:val="00A453C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3BAE"/>
    <w:rsid w:val="00BB635F"/>
    <w:rsid w:val="00BB6C97"/>
    <w:rsid w:val="00BC6E20"/>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1A90"/>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hyperlink" Target="mailto:thomas.weber@eco.cept.org"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16D5D-DF68-4ACA-90F3-CD1DBE2FF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1</TotalTime>
  <Pages>4</Pages>
  <Words>1205</Words>
  <Characters>6874</Characters>
  <Application>Microsoft Office Word</Application>
  <DocSecurity>4</DocSecurity>
  <Lines>57</Lines>
  <Paragraphs>16</Paragraphs>
  <ScaleCrop>false</ScaleCrop>
  <HeadingPairs>
    <vt:vector size="10" baseType="variant">
      <vt:variant>
        <vt:lpstr>Title</vt:lpstr>
      </vt:variant>
      <vt:variant>
        <vt:i4>1</vt:i4>
      </vt:variant>
      <vt:variant>
        <vt:lpstr>Titolo</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8063</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Susanne Have</cp:lastModifiedBy>
  <cp:revision>2</cp:revision>
  <cp:lastPrinted>2014-02-24T13:44:00Z</cp:lastPrinted>
  <dcterms:created xsi:type="dcterms:W3CDTF">2018-04-13T05:44:00Z</dcterms:created>
  <dcterms:modified xsi:type="dcterms:W3CDTF">2018-04-13T05:44:00Z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